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09AB62C" w14:textId="429FF3A1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A640D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09AB62C" w14:textId="429FF3A1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AA640D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BE279" w14:textId="77777777" w:rsidR="00C91131" w:rsidRDefault="00C91131" w:rsidP="001007E7">
      <w:pPr>
        <w:spacing w:after="0" w:line="240" w:lineRule="auto"/>
      </w:pPr>
      <w:r>
        <w:separator/>
      </w:r>
    </w:p>
  </w:endnote>
  <w:endnote w:type="continuationSeparator" w:id="0">
    <w:p w14:paraId="37026F67" w14:textId="77777777" w:rsidR="00C91131" w:rsidRDefault="00C9113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064BC" w14:textId="77777777" w:rsidR="00C91131" w:rsidRDefault="00C91131" w:rsidP="001007E7">
      <w:pPr>
        <w:spacing w:after="0" w:line="240" w:lineRule="auto"/>
      </w:pPr>
      <w:r>
        <w:separator/>
      </w:r>
    </w:p>
  </w:footnote>
  <w:footnote w:type="continuationSeparator" w:id="0">
    <w:p w14:paraId="131F506A" w14:textId="77777777" w:rsidR="00C91131" w:rsidRDefault="00C9113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3FBB"/>
    <w:rsid w:val="00034DD9"/>
    <w:rsid w:val="00045479"/>
    <w:rsid w:val="0005792C"/>
    <w:rsid w:val="000B0DCD"/>
    <w:rsid w:val="000D0101"/>
    <w:rsid w:val="000D188F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43E2F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361A3"/>
    <w:rsid w:val="005E69FC"/>
    <w:rsid w:val="00611A07"/>
    <w:rsid w:val="0062592A"/>
    <w:rsid w:val="006506D0"/>
    <w:rsid w:val="00651E48"/>
    <w:rsid w:val="00666D56"/>
    <w:rsid w:val="006709BC"/>
    <w:rsid w:val="0068166E"/>
    <w:rsid w:val="006B2953"/>
    <w:rsid w:val="006F086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A640D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91131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14C95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Yasmin Alcantara</cp:lastModifiedBy>
  <cp:revision>14</cp:revision>
  <cp:lastPrinted>2011-03-04T18:48:00Z</cp:lastPrinted>
  <dcterms:created xsi:type="dcterms:W3CDTF">2023-06-29T12:43:00Z</dcterms:created>
  <dcterms:modified xsi:type="dcterms:W3CDTF">2024-09-26T01:03:00Z</dcterms:modified>
</cp:coreProperties>
</file>